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6BF7" w:rsidRDefault="00CE6BF7">
      <w:pPr>
        <w:rPr>
          <w:sz w:val="2"/>
          <w:szCs w:val="2"/>
        </w:rPr>
      </w:pPr>
      <w:r w:rsidRPr="001972C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pt;height:735.75pt">
            <v:imagedata r:id="rId4" o:title=""/>
          </v:shape>
        </w:pict>
      </w:r>
      <w:r>
        <w:br w:type="page"/>
      </w:r>
    </w:p>
    <w:p w:rsidR="00CE6BF7" w:rsidRPr="00AD2970" w:rsidRDefault="00CE6BF7">
      <w:pPr>
        <w:rPr>
          <w:sz w:val="2"/>
          <w:szCs w:val="2"/>
          <w:lang w:val="ru-RU"/>
        </w:rPr>
      </w:pPr>
      <w:r w:rsidRPr="001972C6">
        <w:rPr>
          <w:lang w:val="ru-RU"/>
        </w:rPr>
        <w:pict>
          <v:shape id="_x0000_i1026" type="#_x0000_t75" style="width:516pt;height:699pt">
            <v:imagedata r:id="rId5" o:title=""/>
          </v:shape>
        </w:pict>
      </w:r>
      <w:r w:rsidRPr="00AD2970">
        <w:rPr>
          <w:lang w:val="ru-RU"/>
        </w:rPr>
        <w:br w:type="page"/>
      </w:r>
    </w:p>
    <w:p w:rsidR="00CE6BF7" w:rsidRDefault="00CE6BF7">
      <w:pPr>
        <w:rPr>
          <w:sz w:val="2"/>
          <w:szCs w:val="2"/>
        </w:rPr>
      </w:pPr>
      <w:r w:rsidRPr="0010305C">
        <w:pict>
          <v:shape id="_x0000_i1027" type="#_x0000_t75" style="width:513pt;height:727.5pt">
            <v:imagedata r:id="rId6" o:title=""/>
          </v:shape>
        </w:pict>
      </w:r>
      <w:r w:rsidRPr="0010305C">
        <w:t xml:space="preserve"> </w: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CE6BF7" w:rsidRPr="00D764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CE6BF7" w:rsidRPr="00D76412" w:rsidRDefault="00CE6B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E6BF7" w:rsidRPr="001972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понимания научного метода,  четкого представления об основных его типах, его значимости в решении основных научно-исследовательских задач.</w:t>
            </w:r>
          </w:p>
        </w:tc>
      </w:tr>
      <w:tr w:rsidR="00CE6BF7" w:rsidRPr="00D76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общее представление об основных мировоззренческих и методологических проблемах современной науки и образования;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четкое представление о современных эмпирических и теоретических методах научного исследования в предметной сфере;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способность  анализировать основные тенденции и достижения современной науки и образования, и применять их к решению конкретных исследовательских задач;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представить науку и образование как явление социально-культурной реальности (исторический и современный ракурсы).</w:t>
            </w:r>
          </w:p>
        </w:tc>
      </w:tr>
      <w:tr w:rsidR="00CE6BF7" w:rsidRPr="001972C6">
        <w:trPr>
          <w:trHeight w:hRule="exact" w:val="277"/>
        </w:trPr>
        <w:tc>
          <w:tcPr>
            <w:tcW w:w="766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</w:tr>
      <w:tr w:rsidR="00CE6BF7" w:rsidRPr="001972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E6BF7" w:rsidRPr="00D7641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CE6BF7" w:rsidRPr="001972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CE6BF7" w:rsidRPr="001972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научно-исследовательской и профессиональной деятельности</w:t>
            </w:r>
          </w:p>
        </w:tc>
      </w:tr>
      <w:tr w:rsidR="00CE6BF7" w:rsidRPr="001972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E6BF7" w:rsidRPr="001972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технические средства изучения редких видов</w:t>
            </w:r>
          </w:p>
        </w:tc>
      </w:tr>
      <w:tr w:rsidR="00CE6BF7" w:rsidRPr="00D764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эколого-педагогических исследований</w:t>
            </w:r>
          </w:p>
        </w:tc>
      </w:tr>
      <w:tr w:rsidR="00CE6BF7" w:rsidRPr="00D764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аудит экологической безопасности</w:t>
            </w:r>
          </w:p>
        </w:tc>
      </w:tr>
      <w:tr w:rsidR="00CE6BF7" w:rsidRPr="00D76412">
        <w:trPr>
          <w:trHeight w:hRule="exact" w:val="277"/>
        </w:trPr>
        <w:tc>
          <w:tcPr>
            <w:tcW w:w="766" w:type="dxa"/>
          </w:tcPr>
          <w:p w:rsidR="00CE6BF7" w:rsidRPr="00D76412" w:rsidRDefault="00CE6BF7"/>
        </w:tc>
        <w:tc>
          <w:tcPr>
            <w:tcW w:w="511" w:type="dxa"/>
          </w:tcPr>
          <w:p w:rsidR="00CE6BF7" w:rsidRPr="00D76412" w:rsidRDefault="00CE6BF7"/>
        </w:tc>
        <w:tc>
          <w:tcPr>
            <w:tcW w:w="1560" w:type="dxa"/>
          </w:tcPr>
          <w:p w:rsidR="00CE6BF7" w:rsidRPr="00D76412" w:rsidRDefault="00CE6BF7"/>
        </w:tc>
        <w:tc>
          <w:tcPr>
            <w:tcW w:w="1844" w:type="dxa"/>
          </w:tcPr>
          <w:p w:rsidR="00CE6BF7" w:rsidRPr="00D76412" w:rsidRDefault="00CE6BF7"/>
        </w:tc>
        <w:tc>
          <w:tcPr>
            <w:tcW w:w="5104" w:type="dxa"/>
          </w:tcPr>
          <w:p w:rsidR="00CE6BF7" w:rsidRPr="00D76412" w:rsidRDefault="00CE6BF7"/>
        </w:tc>
        <w:tc>
          <w:tcPr>
            <w:tcW w:w="993" w:type="dxa"/>
          </w:tcPr>
          <w:p w:rsidR="00CE6BF7" w:rsidRPr="00D76412" w:rsidRDefault="00CE6BF7"/>
        </w:tc>
      </w:tr>
      <w:tr w:rsidR="00CE6BF7" w:rsidRPr="001972C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E6BF7" w:rsidRPr="001972C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CE6BF7" w:rsidRPr="00D764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E6BF7" w:rsidRPr="001972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 парадигмы в предметной области науки и образования; теоретические основы организации научно-исследовательской деятельности;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 парадигмы в предметной области науки и образования;</w:t>
            </w:r>
          </w:p>
        </w:tc>
      </w:tr>
      <w:tr w:rsidR="00CE6BF7" w:rsidRPr="00D76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современные  парадигмы  науки.</w:t>
            </w:r>
          </w:p>
        </w:tc>
      </w:tr>
      <w:tr w:rsidR="00CE6BF7" w:rsidRPr="00D764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E6BF7" w:rsidRPr="001972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тенденции современной науки и образования, определять перспективные направления научных исследований; использовать экспериментальные и теоретические методы исследования в профессиональной деятельности;</w:t>
            </w:r>
          </w:p>
        </w:tc>
      </w:tr>
      <w:tr w:rsidR="00CE6BF7" w:rsidRPr="001972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тенденции современной науки и образования, определять перспективные направления научных исследований;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тенденции современной науки и образования.</w:t>
            </w:r>
          </w:p>
        </w:tc>
      </w:tr>
      <w:tr w:rsidR="00CE6BF7" w:rsidRPr="00D764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аппаратом, проблематикой, основными подходами современной науки и образования;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аппаратом, проблематикой современной науки и образования;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современной науки и образования.</w:t>
            </w:r>
          </w:p>
        </w:tc>
      </w:tr>
      <w:tr w:rsidR="00CE6BF7" w:rsidRPr="001972C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ОПК-1:      владением знаниями о философских концепциях естествознания и основах методологии научного познания при изучении различных уровней организации материи, пространства и времени</w:t>
            </w:r>
          </w:p>
        </w:tc>
      </w:tr>
      <w:tr w:rsidR="00CE6BF7" w:rsidRPr="00D764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E6BF7" w:rsidRPr="001972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философские концепции естествознания в основах методологии и научного познания при изучении различных уровней организации материи, пространства и времени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философские концепции естествознания в основах методологии и научного познания</w:t>
            </w:r>
          </w:p>
        </w:tc>
      </w:tr>
      <w:tr w:rsidR="00CE6BF7" w:rsidRPr="00D764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концепции естествознания</w:t>
            </w:r>
          </w:p>
        </w:tc>
      </w:tr>
      <w:tr w:rsidR="00CE6BF7" w:rsidRPr="00D764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E6BF7" w:rsidRPr="001972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философские концепции естествознания в основах методологии и научного познания при изучении различных уровней организации материи, пространства и времени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философские концепции естествознания в основах методологии и научного познания</w:t>
            </w:r>
          </w:p>
        </w:tc>
      </w:tr>
    </w:tbl>
    <w:p w:rsidR="00CE6BF7" w:rsidRPr="00AD2970" w:rsidRDefault="00CE6BF7">
      <w:pPr>
        <w:rPr>
          <w:sz w:val="2"/>
          <w:szCs w:val="2"/>
          <w:lang w:val="ru-RU"/>
        </w:rPr>
      </w:pPr>
      <w:r w:rsidRPr="00AD297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6"/>
        <w:gridCol w:w="207"/>
        <w:gridCol w:w="261"/>
        <w:gridCol w:w="2967"/>
        <w:gridCol w:w="959"/>
        <w:gridCol w:w="693"/>
        <w:gridCol w:w="1111"/>
        <w:gridCol w:w="1246"/>
        <w:gridCol w:w="678"/>
        <w:gridCol w:w="403"/>
        <w:gridCol w:w="969"/>
      </w:tblGrid>
      <w:tr w:rsidR="00CE6BF7" w:rsidRPr="00D764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CE6BF7" w:rsidRPr="00D76412" w:rsidRDefault="00CE6BF7"/>
        </w:tc>
        <w:tc>
          <w:tcPr>
            <w:tcW w:w="710" w:type="dxa"/>
          </w:tcPr>
          <w:p w:rsidR="00CE6BF7" w:rsidRPr="00D76412" w:rsidRDefault="00CE6BF7"/>
        </w:tc>
        <w:tc>
          <w:tcPr>
            <w:tcW w:w="1135" w:type="dxa"/>
          </w:tcPr>
          <w:p w:rsidR="00CE6BF7" w:rsidRPr="00D76412" w:rsidRDefault="00CE6BF7"/>
        </w:tc>
        <w:tc>
          <w:tcPr>
            <w:tcW w:w="1277" w:type="dxa"/>
          </w:tcPr>
          <w:p w:rsidR="00CE6BF7" w:rsidRPr="00D76412" w:rsidRDefault="00CE6BF7"/>
        </w:tc>
        <w:tc>
          <w:tcPr>
            <w:tcW w:w="710" w:type="dxa"/>
          </w:tcPr>
          <w:p w:rsidR="00CE6BF7" w:rsidRPr="00D76412" w:rsidRDefault="00CE6BF7"/>
        </w:tc>
        <w:tc>
          <w:tcPr>
            <w:tcW w:w="426" w:type="dxa"/>
          </w:tcPr>
          <w:p w:rsidR="00CE6BF7" w:rsidRPr="00D76412" w:rsidRDefault="00CE6B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E6BF7" w:rsidRPr="00D764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философские концепции естествознания</w:t>
            </w:r>
          </w:p>
        </w:tc>
      </w:tr>
      <w:tr w:rsidR="00CE6BF7" w:rsidRPr="00D7641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E6BF7" w:rsidRPr="001972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знанием о философских концепциях естествознания в основах методологии и научного познания при изучении различных уровней организации материи, пространства и времени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знанием о философских концепциях естествознания в основах методологии и научного познания</w:t>
            </w:r>
          </w:p>
        </w:tc>
      </w:tr>
      <w:tr w:rsidR="00CE6BF7" w:rsidRPr="001972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знанием о философских концепциях естествознани</w:t>
            </w:r>
          </w:p>
        </w:tc>
      </w:tr>
      <w:tr w:rsidR="00CE6BF7" w:rsidRPr="001972C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E6BF7" w:rsidRPr="00D764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E6BF7" w:rsidRPr="001972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парадигмы в предметной области науки;</w:t>
            </w:r>
          </w:p>
        </w:tc>
      </w:tr>
      <w:tr w:rsidR="00CE6BF7" w:rsidRPr="001972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организации научно-исследовательской деятельности</w:t>
            </w:r>
          </w:p>
        </w:tc>
      </w:tr>
      <w:tr w:rsidR="00CE6BF7" w:rsidRPr="00D764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E6BF7" w:rsidRPr="001972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тенденции современной науки и образования, определять перспективные направления научных исследований;</w:t>
            </w:r>
          </w:p>
        </w:tc>
      </w:tr>
      <w:tr w:rsidR="00CE6BF7" w:rsidRPr="001972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экспериментальные и теоретические методы исследования в профессиональной деятельности</w:t>
            </w:r>
          </w:p>
        </w:tc>
      </w:tr>
      <w:tr w:rsidR="00CE6BF7" w:rsidRPr="00D764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E6BF7" w:rsidRPr="001972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аппаратом, проблематикой, основными подходами современной науки и образования</w:t>
            </w:r>
          </w:p>
        </w:tc>
      </w:tr>
      <w:tr w:rsidR="00CE6BF7" w:rsidRPr="001972C6">
        <w:trPr>
          <w:trHeight w:hRule="exact" w:val="277"/>
        </w:trPr>
        <w:tc>
          <w:tcPr>
            <w:tcW w:w="766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</w:tr>
      <w:tr w:rsidR="00CE6BF7" w:rsidRPr="001972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E6BF7" w:rsidRPr="00D7641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CE6BF7" w:rsidRPr="00D7641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Раздел 1. Первые космологические модели.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 космологические модели.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 Л1.3Л2.1 Л2.2 Л2.3 Л2.4</w:t>
            </w:r>
            <w:r w:rsidRPr="007A17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Л3.2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 космологические модели.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 Л3.2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 космологические модели.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1972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Космологические модели Античности, Средних веков и Нового времени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</w:tr>
      <w:tr w:rsidR="00CE6BF7" w:rsidRPr="00D7641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Космологические модели Античности, Средних веков и Нового времени.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 Л3.2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Космологические модели Античности, Средних веков и Нового времени.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Л2.4Л3.1 Л3.2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Космологические модели Античности, Средних веков и Нового времени.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1972C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Современные проблемы Специальной и Общей теории относительности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rPr>
                <w:lang w:val="ru-RU"/>
              </w:rPr>
            </w:pPr>
          </w:p>
        </w:tc>
      </w:tr>
    </w:tbl>
    <w:p w:rsidR="00CE6BF7" w:rsidRPr="00AD2970" w:rsidRDefault="00CE6BF7">
      <w:pPr>
        <w:rPr>
          <w:sz w:val="2"/>
          <w:szCs w:val="2"/>
          <w:lang w:val="ru-RU"/>
        </w:rPr>
      </w:pPr>
      <w:r w:rsidRPr="00AD297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0"/>
        <w:gridCol w:w="3439"/>
        <w:gridCol w:w="913"/>
        <w:gridCol w:w="671"/>
        <w:gridCol w:w="1080"/>
        <w:gridCol w:w="1235"/>
        <w:gridCol w:w="660"/>
        <w:gridCol w:w="381"/>
        <w:gridCol w:w="931"/>
      </w:tblGrid>
      <w:tr w:rsidR="00CE6BF7" w:rsidRPr="00D7641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CE6BF7" w:rsidRPr="00D76412" w:rsidRDefault="00CE6BF7"/>
        </w:tc>
        <w:tc>
          <w:tcPr>
            <w:tcW w:w="710" w:type="dxa"/>
          </w:tcPr>
          <w:p w:rsidR="00CE6BF7" w:rsidRPr="00D76412" w:rsidRDefault="00CE6BF7"/>
        </w:tc>
        <w:tc>
          <w:tcPr>
            <w:tcW w:w="1135" w:type="dxa"/>
          </w:tcPr>
          <w:p w:rsidR="00CE6BF7" w:rsidRPr="00D76412" w:rsidRDefault="00CE6BF7"/>
        </w:tc>
        <w:tc>
          <w:tcPr>
            <w:tcW w:w="1277" w:type="dxa"/>
          </w:tcPr>
          <w:p w:rsidR="00CE6BF7" w:rsidRPr="00D76412" w:rsidRDefault="00CE6BF7"/>
        </w:tc>
        <w:tc>
          <w:tcPr>
            <w:tcW w:w="710" w:type="dxa"/>
          </w:tcPr>
          <w:p w:rsidR="00CE6BF7" w:rsidRPr="00D76412" w:rsidRDefault="00CE6BF7"/>
        </w:tc>
        <w:tc>
          <w:tcPr>
            <w:tcW w:w="426" w:type="dxa"/>
          </w:tcPr>
          <w:p w:rsidR="00CE6BF7" w:rsidRPr="00D76412" w:rsidRDefault="00CE6B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E6BF7" w:rsidRPr="00D7641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Специальной и Общей теории относительности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 Л3.2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Специальной и Общей теории относительности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Л2.4Л3.1 Л3.2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Специальной и Общей теории относительности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Раздел 4. Современные научные проблемы.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научные проблемы в области космологии. Современные космологические модели и сценарии развития Вселенной.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научные проблемы в области космологии. Современные космологические модели и сценарии развития Вселенной.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Л2.4Л3.1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научные проблемы в области космологии. Современные космологические модели и сценарии развития Вселенной.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</w:tr>
      <w:tr w:rsidR="00CE6BF7" w:rsidRPr="00D76412">
        <w:trPr>
          <w:trHeight w:hRule="exact" w:val="277"/>
        </w:trPr>
        <w:tc>
          <w:tcPr>
            <w:tcW w:w="993" w:type="dxa"/>
          </w:tcPr>
          <w:p w:rsidR="00CE6BF7" w:rsidRPr="00D76412" w:rsidRDefault="00CE6BF7"/>
        </w:tc>
        <w:tc>
          <w:tcPr>
            <w:tcW w:w="3687" w:type="dxa"/>
          </w:tcPr>
          <w:p w:rsidR="00CE6BF7" w:rsidRPr="00D76412" w:rsidRDefault="00CE6BF7"/>
        </w:tc>
        <w:tc>
          <w:tcPr>
            <w:tcW w:w="851" w:type="dxa"/>
          </w:tcPr>
          <w:p w:rsidR="00CE6BF7" w:rsidRPr="00D76412" w:rsidRDefault="00CE6BF7"/>
        </w:tc>
        <w:tc>
          <w:tcPr>
            <w:tcW w:w="710" w:type="dxa"/>
          </w:tcPr>
          <w:p w:rsidR="00CE6BF7" w:rsidRPr="00D76412" w:rsidRDefault="00CE6BF7"/>
        </w:tc>
        <w:tc>
          <w:tcPr>
            <w:tcW w:w="1135" w:type="dxa"/>
          </w:tcPr>
          <w:p w:rsidR="00CE6BF7" w:rsidRPr="00D76412" w:rsidRDefault="00CE6BF7"/>
        </w:tc>
        <w:tc>
          <w:tcPr>
            <w:tcW w:w="1277" w:type="dxa"/>
          </w:tcPr>
          <w:p w:rsidR="00CE6BF7" w:rsidRPr="00D76412" w:rsidRDefault="00CE6BF7"/>
        </w:tc>
        <w:tc>
          <w:tcPr>
            <w:tcW w:w="710" w:type="dxa"/>
          </w:tcPr>
          <w:p w:rsidR="00CE6BF7" w:rsidRPr="00D76412" w:rsidRDefault="00CE6BF7"/>
        </w:tc>
        <w:tc>
          <w:tcPr>
            <w:tcW w:w="426" w:type="dxa"/>
          </w:tcPr>
          <w:p w:rsidR="00CE6BF7" w:rsidRPr="00D76412" w:rsidRDefault="00CE6BF7"/>
        </w:tc>
        <w:tc>
          <w:tcPr>
            <w:tcW w:w="993" w:type="dxa"/>
          </w:tcPr>
          <w:p w:rsidR="00CE6BF7" w:rsidRPr="00D76412" w:rsidRDefault="00CE6BF7"/>
        </w:tc>
      </w:tr>
      <w:tr w:rsidR="00CE6BF7" w:rsidRPr="00D7641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E6BF7" w:rsidRPr="00D7641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E6BF7" w:rsidRPr="001972C6">
        <w:trPr>
          <w:trHeight w:hRule="exact" w:val="556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семестр):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Проблема предельно точной параметризации исходного состояния Вселенной. Идея «тонкой настройки» сегодняшней Вселенной.  И почему с точки зрения сторонников инфляционной модели  рассуждения относительно точности выбора изначальных параметров  изначальной Вселенной, просто бессмысленны?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Идея квантовых флуктуаций, или каким образом сторонники инфляционной модели объясняют наличие неоднородностей в нашей Вселенной? Гипотеза множества мультивселенных.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Космологические модели  Ионийской   школы.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Первая рациональная физическая система пифагорейцев.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Учение атомистов.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Космологическая теория пифагорейцев  как первая рациональная  теория.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Геоцентрическая модель Гераклида  Понтийского. Понятие об эпициклах и деферентах.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Первая гелиоцентрическая модель Аристарха Самосского.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Физика Эратосфена.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Геоцентрическая модель Клавдия Птолемея  как первая в истории человечества научная модель мироздания.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Гелиоцентрическая модель  Николая Коперника.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Гео-гелиоцентрическая система мира Тихо Браге.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Три закона Кеплера.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Диалог о двух главных системах мира Галилео Галилея. Разумные возражения  научного характера, выдвигаемые относительно гелиоцентрической системы мира.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Точка зрения Аристотеля о законах движения тел. Демонстрация Галилеем ложности учения Аристотеля.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Три закона движения Ньютона. Закон всемирного тяготения.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об инерциальной системе отчета.  Относительный характер  равномерного (неускоренного) и прямолинейного движения.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Отрицание идеи абсолютного положения в пространстве. Иррациональное упорство Ньютона в сохранении идеи абсолютного пространства.</w:t>
            </w:r>
          </w:p>
        </w:tc>
      </w:tr>
    </w:tbl>
    <w:p w:rsidR="00CE6BF7" w:rsidRPr="00AD2970" w:rsidRDefault="00CE6BF7">
      <w:pPr>
        <w:rPr>
          <w:sz w:val="2"/>
          <w:szCs w:val="2"/>
          <w:lang w:val="ru-RU"/>
        </w:rPr>
      </w:pPr>
      <w:r w:rsidRPr="00AD297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87"/>
        <w:gridCol w:w="1879"/>
        <w:gridCol w:w="1842"/>
        <w:gridCol w:w="3165"/>
        <w:gridCol w:w="1672"/>
        <w:gridCol w:w="995"/>
      </w:tblGrid>
      <w:tr w:rsidR="00CE6BF7" w:rsidRPr="00D76412">
        <w:trPr>
          <w:trHeight w:hRule="exact" w:val="416"/>
        </w:trPr>
        <w:tc>
          <w:tcPr>
            <w:tcW w:w="440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165" w:type="dxa"/>
          </w:tcPr>
          <w:p w:rsidR="00CE6BF7" w:rsidRPr="00D76412" w:rsidRDefault="00CE6BF7"/>
        </w:tc>
        <w:tc>
          <w:tcPr>
            <w:tcW w:w="1672" w:type="dxa"/>
          </w:tcPr>
          <w:p w:rsidR="00CE6BF7" w:rsidRPr="00D76412" w:rsidRDefault="00CE6BF7"/>
        </w:tc>
        <w:tc>
          <w:tcPr>
            <w:tcW w:w="995" w:type="dxa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E6BF7" w:rsidRPr="001972C6">
        <w:trPr>
          <w:trHeight w:hRule="exact" w:val="4653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Открытие скорости света. Открытие Максвеллом распространения электромагнитного взаимодействия (электромагнитной волны) с постоянной скоростью света. Необходимость в возникновении идеи эфира.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Два постулата специальной теории относительности.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Формула Эйнштейна, устанавливая взаимосвязь между массой материи и энергией  Е =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 . Почему материя – это «плотно упакованная» энергия?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Опровержение А. Эйнштейном идеи абсолютного пространства. Гравитационное взаимодействие  – как следствие искривленности пространства.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Причина возникновения общей теорией относительности. Разрешение противоречия между специальной теорией относительности и ньютоновской теорией гравитации.  Объяснение мгновенного распространения гравитации.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Взаимосвязь пространства и времени. Идея четырёхмерного пространственно-временного континуума (четырехмерного пространства-времени).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Модель статической Вселенной Альберта Эйнштейна. Что такое «космологическая»  постоянная и как она обеспечивала стационарность Вселенной?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Модель Александра Александровича Фридмана нестационарной Вселенной.  Идея  сингулярной точки. Эффект красного смещения Эдвина Хаббла.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Идея Большого Горячего Взрыва  Георгия Гамова. Открытие реликтового (фонового) излучения.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Открытие гравитационной линзы и  ускоренного расширения Вселенной. Идеи темной материи и темной энергии.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Теория струн: основная гипотеза. Элементарная частица – как микроскопическая  колеблющаяся струна.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Каким образом теория струн объединяет все четыре типа взаимодействия? Претензия теории струн  на роль теории ВСЕГО.  И  что такое теория ВСЕГО?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E6BF7" w:rsidRPr="001972C6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рефераты, эссе.</w:t>
            </w:r>
          </w:p>
        </w:tc>
      </w:tr>
      <w:tr w:rsidR="00CE6BF7" w:rsidRPr="00D76412">
        <w:trPr>
          <w:trHeight w:hRule="exact" w:val="277"/>
        </w:trPr>
        <w:tc>
          <w:tcPr>
            <w:tcW w:w="687" w:type="dxa"/>
          </w:tcPr>
          <w:p w:rsidR="00CE6BF7" w:rsidRPr="00D76412" w:rsidRDefault="00CE6BF7"/>
        </w:tc>
        <w:tc>
          <w:tcPr>
            <w:tcW w:w="1879" w:type="dxa"/>
          </w:tcPr>
          <w:p w:rsidR="00CE6BF7" w:rsidRPr="00D76412" w:rsidRDefault="00CE6BF7"/>
        </w:tc>
        <w:tc>
          <w:tcPr>
            <w:tcW w:w="1842" w:type="dxa"/>
          </w:tcPr>
          <w:p w:rsidR="00CE6BF7" w:rsidRPr="00D76412" w:rsidRDefault="00CE6BF7"/>
        </w:tc>
        <w:tc>
          <w:tcPr>
            <w:tcW w:w="3165" w:type="dxa"/>
          </w:tcPr>
          <w:p w:rsidR="00CE6BF7" w:rsidRPr="00D76412" w:rsidRDefault="00CE6BF7"/>
        </w:tc>
        <w:tc>
          <w:tcPr>
            <w:tcW w:w="1672" w:type="dxa"/>
          </w:tcPr>
          <w:p w:rsidR="00CE6BF7" w:rsidRPr="00D76412" w:rsidRDefault="00CE6BF7"/>
        </w:tc>
        <w:tc>
          <w:tcPr>
            <w:tcW w:w="995" w:type="dxa"/>
          </w:tcPr>
          <w:p w:rsidR="00CE6BF7" w:rsidRPr="00D76412" w:rsidRDefault="00CE6BF7"/>
        </w:tc>
      </w:tr>
      <w:tr w:rsidR="00CE6BF7" w:rsidRPr="001972C6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E6BF7" w:rsidRPr="00D76412">
        <w:trPr>
          <w:trHeight w:hRule="exact" w:val="27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6BF7" w:rsidRPr="00D76412">
        <w:trPr>
          <w:trHeight w:hRule="exact" w:val="478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Бучило Н.Ф., Исаев И.А.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философия науки: учеб.пособие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2018</w:t>
            </w:r>
          </w:p>
        </w:tc>
      </w:tr>
      <w:tr w:rsidR="00CE6BF7" w:rsidRPr="00D76412">
        <w:trPr>
          <w:trHeight w:hRule="exact" w:val="478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Канке В.А.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математики, физики, химии, биологии: Учеб.пособие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CE6BF7" w:rsidRPr="00D76412">
        <w:trPr>
          <w:trHeight w:hRule="exact" w:val="69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 Д. А., Волкова Е. Г., Маслаков А. С.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картина мира: учебное 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2016, http://biblioclub.ru/index.php? page=book&amp;id=472844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E6BF7" w:rsidRPr="00D76412">
        <w:trPr>
          <w:trHeight w:hRule="exact" w:val="27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6BF7" w:rsidRPr="001972C6">
        <w:trPr>
          <w:trHeight w:hRule="exact" w:val="69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Вальяно М.В.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философия науки: учеб.пособие для студентов,обуч-ся по напр."Экономика":рек.УМО по образованию в области финансов,учета и мир.экономики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Альфа-М;ИНФРА-М, 2012</w:t>
            </w:r>
          </w:p>
        </w:tc>
      </w:tr>
      <w:tr w:rsidR="00CE6BF7" w:rsidRPr="001972C6">
        <w:trPr>
          <w:trHeight w:hRule="exact" w:val="91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Степанович В. А., Климович А. В.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Философия. Философия и методология науки (понятия, категории, проблемы, школы, направления): терминологический словарь-справочник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=471400</w:t>
            </w:r>
          </w:p>
        </w:tc>
      </w:tr>
      <w:tr w:rsidR="00CE6BF7" w:rsidRPr="001972C6">
        <w:trPr>
          <w:trHeight w:hRule="exact" w:val="113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 Ф. В.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=232815</w:t>
            </w:r>
          </w:p>
        </w:tc>
      </w:tr>
      <w:tr w:rsidR="00CE6BF7" w:rsidRPr="001972C6">
        <w:trPr>
          <w:trHeight w:hRule="exact" w:val="69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Лавриненко В. Н., Ратников В. П.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современного естествознания: учебник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=115169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E6BF7" w:rsidRPr="00D76412">
        <w:trPr>
          <w:trHeight w:hRule="exact" w:val="27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6BF7" w:rsidRPr="00D76412">
        <w:trPr>
          <w:trHeight w:hRule="exact" w:val="697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Хаджаров М. Х.</w:t>
            </w:r>
          </w:p>
        </w:tc>
        <w:tc>
          <w:tcPr>
            <w:tcW w:w="5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философия науки: учебно-методическое 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page=book&amp;id=467407</w:t>
            </w:r>
          </w:p>
        </w:tc>
      </w:tr>
    </w:tbl>
    <w:p w:rsidR="00CE6BF7" w:rsidRDefault="00CE6BF7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7"/>
        <w:gridCol w:w="9"/>
        <w:gridCol w:w="1871"/>
        <w:gridCol w:w="1815"/>
        <w:gridCol w:w="3120"/>
        <w:gridCol w:w="1673"/>
        <w:gridCol w:w="995"/>
      </w:tblGrid>
      <w:tr w:rsidR="00CE6BF7" w:rsidRPr="00D76412">
        <w:trPr>
          <w:trHeight w:hRule="exact" w:val="416"/>
        </w:trPr>
        <w:tc>
          <w:tcPr>
            <w:tcW w:w="445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120" w:type="dxa"/>
          </w:tcPr>
          <w:p w:rsidR="00CE6BF7" w:rsidRPr="00D76412" w:rsidRDefault="00CE6BF7"/>
        </w:tc>
        <w:tc>
          <w:tcPr>
            <w:tcW w:w="1673" w:type="dxa"/>
          </w:tcPr>
          <w:p w:rsidR="00CE6BF7" w:rsidRPr="00D76412" w:rsidRDefault="00CE6BF7"/>
        </w:tc>
        <w:tc>
          <w:tcPr>
            <w:tcW w:w="995" w:type="dxa"/>
            <w:shd w:val="clear" w:color="C0C0C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764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E6BF7" w:rsidRPr="00D7641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/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6BF7" w:rsidRPr="001972C6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 А. В.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картина мира: Сборник заданий для самостоятельной работы студентов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Директ-Медиа, 2014,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=222883</w:t>
            </w:r>
          </w:p>
        </w:tc>
      </w:tr>
      <w:tr w:rsidR="00CE6BF7" w:rsidRPr="001972C6">
        <w:trPr>
          <w:trHeight w:hRule="exact" w:val="277"/>
        </w:trPr>
        <w:tc>
          <w:tcPr>
            <w:tcW w:w="1024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E6BF7" w:rsidRPr="001972C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Вальяно  М.В.  История и философия науки: учебное пособие для студентов</w:t>
            </w:r>
          </w:p>
        </w:tc>
      </w:tr>
      <w:tr w:rsidR="00CE6BF7" w:rsidRPr="001972C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Гайденко П.П. Научная рациональность и философский разум.</w:t>
            </w:r>
          </w:p>
        </w:tc>
      </w:tr>
      <w:tr w:rsidR="00CE6BF7" w:rsidRPr="001972C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Никитич Л.А. История и философия науки: учебник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E6BF7" w:rsidRPr="007A17A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801E8C" w:rsidRDefault="00CE6BF7">
            <w:pPr>
              <w:spacing w:after="0" w:line="240" w:lineRule="auto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CE6BF7" w:rsidRPr="00D76412">
        <w:trPr>
          <w:trHeight w:hRule="exact" w:val="277"/>
        </w:trPr>
        <w:tc>
          <w:tcPr>
            <w:tcW w:w="1024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rfh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гуманитарный научный фонд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</w:t>
            </w:r>
          </w:p>
        </w:tc>
      </w:tr>
      <w:tr w:rsidR="00CE6BF7" w:rsidRPr="001972C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CE6BF7" w:rsidRPr="001972C6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D76412" w:rsidRDefault="00CE6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Федеральный портал «Российское образование»</w:t>
            </w:r>
          </w:p>
        </w:tc>
      </w:tr>
      <w:tr w:rsidR="00CE6BF7" w:rsidRPr="001972C6">
        <w:trPr>
          <w:trHeight w:hRule="exact" w:val="277"/>
        </w:trPr>
        <w:tc>
          <w:tcPr>
            <w:tcW w:w="757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880" w:type="dxa"/>
            <w:gridSpan w:val="2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815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3120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1673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  <w:tc>
          <w:tcPr>
            <w:tcW w:w="995" w:type="dxa"/>
          </w:tcPr>
          <w:p w:rsidR="00CE6BF7" w:rsidRPr="00AD2970" w:rsidRDefault="00CE6BF7">
            <w:pPr>
              <w:rPr>
                <w:lang w:val="ru-RU"/>
              </w:rPr>
            </w:pPr>
          </w:p>
        </w:tc>
      </w:tr>
      <w:tr w:rsidR="00CE6BF7" w:rsidRPr="001972C6">
        <w:trPr>
          <w:trHeight w:hRule="exact" w:val="277"/>
        </w:trPr>
        <w:tc>
          <w:tcPr>
            <w:tcW w:w="1024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E6BF7" w:rsidRPr="001E1C2F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CE6BF7" w:rsidRPr="001972C6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801E8C" w:rsidRDefault="00CE6BF7" w:rsidP="00713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E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CE6BF7" w:rsidRPr="001E1C2F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/>
        </w:tc>
      </w:tr>
      <w:tr w:rsidR="00CE6BF7" w:rsidRPr="001972C6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6E7587" w:rsidRDefault="00CE6BF7" w:rsidP="00713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7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CE6BF7" w:rsidRPr="001972C6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6E7587" w:rsidRDefault="00CE6BF7" w:rsidP="00713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7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CE6BF7" w:rsidRPr="001972C6">
        <w:trPr>
          <w:trHeight w:hRule="exact" w:val="28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6E7587" w:rsidRDefault="00CE6BF7" w:rsidP="00713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7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E7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E6BF7" w:rsidRPr="001E1C2F">
        <w:trPr>
          <w:trHeight w:hRule="exact" w:val="50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1E1C2F" w:rsidRDefault="00CE6BF7" w:rsidP="00713E1D">
            <w:pPr>
              <w:spacing w:after="0" w:line="240" w:lineRule="auto"/>
              <w:rPr>
                <w:sz w:val="19"/>
                <w:szCs w:val="19"/>
              </w:rPr>
            </w:pPr>
            <w:r w:rsidRPr="001E1C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CE6BF7" w:rsidRPr="006E7587">
        <w:trPr>
          <w:trHeight w:hRule="exact" w:val="277"/>
        </w:trPr>
        <w:tc>
          <w:tcPr>
            <w:tcW w:w="757" w:type="dxa"/>
          </w:tcPr>
          <w:p w:rsidR="00CE6BF7" w:rsidRPr="006E7587" w:rsidRDefault="00CE6BF7"/>
        </w:tc>
        <w:tc>
          <w:tcPr>
            <w:tcW w:w="1880" w:type="dxa"/>
            <w:gridSpan w:val="2"/>
          </w:tcPr>
          <w:p w:rsidR="00CE6BF7" w:rsidRPr="006E7587" w:rsidRDefault="00CE6BF7"/>
        </w:tc>
        <w:tc>
          <w:tcPr>
            <w:tcW w:w="1815" w:type="dxa"/>
          </w:tcPr>
          <w:p w:rsidR="00CE6BF7" w:rsidRPr="006E7587" w:rsidRDefault="00CE6BF7"/>
        </w:tc>
        <w:tc>
          <w:tcPr>
            <w:tcW w:w="3120" w:type="dxa"/>
          </w:tcPr>
          <w:p w:rsidR="00CE6BF7" w:rsidRPr="006E7587" w:rsidRDefault="00CE6BF7"/>
        </w:tc>
        <w:tc>
          <w:tcPr>
            <w:tcW w:w="1673" w:type="dxa"/>
          </w:tcPr>
          <w:p w:rsidR="00CE6BF7" w:rsidRPr="006E7587" w:rsidRDefault="00CE6BF7"/>
        </w:tc>
        <w:tc>
          <w:tcPr>
            <w:tcW w:w="995" w:type="dxa"/>
          </w:tcPr>
          <w:p w:rsidR="00CE6BF7" w:rsidRPr="006E7587" w:rsidRDefault="00CE6BF7"/>
        </w:tc>
      </w:tr>
      <w:tr w:rsidR="00CE6BF7" w:rsidRPr="001972C6">
        <w:trPr>
          <w:trHeight w:hRule="exact" w:val="277"/>
        </w:trPr>
        <w:tc>
          <w:tcPr>
            <w:tcW w:w="1024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E6BF7" w:rsidRPr="001972C6">
        <w:trPr>
          <w:trHeight w:hRule="exact" w:val="1137"/>
        </w:trPr>
        <w:tc>
          <w:tcPr>
            <w:tcW w:w="1024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 дисциплины представлен в Приложении 2</w:t>
            </w: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E6BF7" w:rsidRPr="00AD2970" w:rsidRDefault="00CE6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764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D2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CE6BF7" w:rsidRPr="00AD2970" w:rsidRDefault="00CE6BF7">
      <w:pPr>
        <w:rPr>
          <w:lang w:val="ru-RU"/>
        </w:rPr>
      </w:pPr>
    </w:p>
    <w:sectPr w:rsidR="00CE6BF7" w:rsidRPr="00AD2970" w:rsidSect="008E0C6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93EE3"/>
    <w:rsid w:val="0010305C"/>
    <w:rsid w:val="0015783E"/>
    <w:rsid w:val="0017523F"/>
    <w:rsid w:val="001972C6"/>
    <w:rsid w:val="001E1C2F"/>
    <w:rsid w:val="001F0BC7"/>
    <w:rsid w:val="003277E8"/>
    <w:rsid w:val="00371C20"/>
    <w:rsid w:val="006E7587"/>
    <w:rsid w:val="00713E1D"/>
    <w:rsid w:val="007A17A6"/>
    <w:rsid w:val="00801E8C"/>
    <w:rsid w:val="008E0C65"/>
    <w:rsid w:val="008F7983"/>
    <w:rsid w:val="00A13C33"/>
    <w:rsid w:val="00A44CE5"/>
    <w:rsid w:val="00AB4E55"/>
    <w:rsid w:val="00AD2970"/>
    <w:rsid w:val="00BA3A28"/>
    <w:rsid w:val="00BB6290"/>
    <w:rsid w:val="00CE6BF7"/>
    <w:rsid w:val="00D31453"/>
    <w:rsid w:val="00D76412"/>
    <w:rsid w:val="00E209E2"/>
    <w:rsid w:val="00FA65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C65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</TotalTime>
  <Pages>8</Pages>
  <Words>2128</Words>
  <Characters>12132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МЭП-18_plx_Философские проблемы естествознания_</dc:title>
  <dc:subject/>
  <dc:creator>FastReport.NET</dc:creator>
  <cp:keywords/>
  <dc:description/>
  <cp:lastModifiedBy>Козлов А.В.</cp:lastModifiedBy>
  <cp:revision>6</cp:revision>
  <dcterms:created xsi:type="dcterms:W3CDTF">2004-01-01T05:14:00Z</dcterms:created>
  <dcterms:modified xsi:type="dcterms:W3CDTF">2019-08-27T18:05:00Z</dcterms:modified>
</cp:coreProperties>
</file>